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414C9A" w14:textId="77777777" w:rsidR="00B25BDA" w:rsidRPr="00B25BDA" w:rsidRDefault="00B25BDA" w:rsidP="00B25BDA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</w:pPr>
      <w:r w:rsidRPr="00B25BDA"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  <w:t>Bewerber-/Bietergemeinschaftserklärung</w:t>
      </w:r>
    </w:p>
    <w:p w14:paraId="6324643E" w14:textId="77777777" w:rsidR="00B25BDA" w:rsidRPr="00B25BDA" w:rsidRDefault="00B25BDA" w:rsidP="00B25BDA">
      <w:pPr>
        <w:spacing w:after="240" w:line="276" w:lineRule="auto"/>
        <w:jc w:val="center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Gemäß § 53 Absatz 9 VgV</w:t>
      </w:r>
    </w:p>
    <w:p w14:paraId="0626967D" w14:textId="77777777" w:rsidR="00B25BDA" w:rsidRPr="00B25BDA" w:rsidRDefault="00B25BDA" w:rsidP="00B25BDA">
      <w:pPr>
        <w:spacing w:before="240" w:after="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Wir, die nachstehend aufgeführten Unternehmen: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562"/>
        <w:gridCol w:w="6237"/>
        <w:gridCol w:w="2835"/>
      </w:tblGrid>
      <w:tr w:rsidR="00B25BDA" w:rsidRPr="00B25BDA" w14:paraId="7ADC2FF5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1167E579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59DAFEF0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Firma, Rechtsform, Anschrift, Registergericht, Registernummer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1732EEE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B25BDA" w:rsidRPr="00B25BDA" w14:paraId="59176E8B" w14:textId="77777777" w:rsidTr="00453866">
        <w:tc>
          <w:tcPr>
            <w:tcW w:w="562" w:type="dxa"/>
            <w:vAlign w:val="center"/>
          </w:tcPr>
          <w:p w14:paraId="6C28BF7D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7247176B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B25BDA">
              <w:rPr>
                <w:rFonts w:cs="Arial"/>
                <w:i/>
                <w:iCs/>
                <w:sz w:val="18"/>
                <w:szCs w:val="18"/>
              </w:rPr>
              <w:t>– federführend und bevollmächtigt –</w:t>
            </w:r>
          </w:p>
          <w:p w14:paraId="2C5A4B3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F03A99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8DB2F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25BDA" w:rsidRPr="00B25BDA" w14:paraId="3259821E" w14:textId="77777777" w:rsidTr="00453866">
        <w:tc>
          <w:tcPr>
            <w:tcW w:w="562" w:type="dxa"/>
            <w:vAlign w:val="center"/>
          </w:tcPr>
          <w:p w14:paraId="72F8A8E7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4874A10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D524DCE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97F9D8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FCACE4F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25BDA" w:rsidRPr="00B25BDA" w14:paraId="53CB029C" w14:textId="77777777" w:rsidTr="00453866">
        <w:tc>
          <w:tcPr>
            <w:tcW w:w="562" w:type="dxa"/>
            <w:vAlign w:val="center"/>
          </w:tcPr>
          <w:p w14:paraId="2EE19570" w14:textId="77777777" w:rsidR="00B25BDA" w:rsidRPr="00B25BDA" w:rsidRDefault="00B25BDA" w:rsidP="00B25BDA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1F2EA9AE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C303055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FBB0897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5456F49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2E2FF244" w14:textId="77777777" w:rsidR="00B25BDA" w:rsidRPr="00B25BDA" w:rsidRDefault="00B25BDA" w:rsidP="00B25BDA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B25BDA">
        <w:rPr>
          <w:rFonts w:cs="Arial"/>
          <w:i/>
          <w:iCs/>
          <w:sz w:val="18"/>
          <w:szCs w:val="18"/>
        </w:rPr>
        <w:t>(Tabelle bei Bedarf erweitern)</w:t>
      </w:r>
    </w:p>
    <w:p w14:paraId="006DDB25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haben uns zur Teilnahme am Vergabeverfahren zur einer Bietergemeinschaft zusammengeschlossen.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25BDA" w:rsidRPr="00B25BDA" w14:paraId="7D2AF413" w14:textId="77777777" w:rsidTr="00453866">
        <w:tc>
          <w:tcPr>
            <w:tcW w:w="9634" w:type="dxa"/>
            <w:shd w:val="clear" w:color="auto" w:fill="D9D9D9" w:themeFill="background1" w:themeFillShade="D9"/>
          </w:tcPr>
          <w:p w14:paraId="117CD60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Bezeichnung der Bewerber-/Bietergemeinschaft</w:t>
            </w:r>
            <w:r w:rsidRPr="00B25BDA">
              <w:rPr>
                <w:rFonts w:cs="Arial"/>
                <w:i/>
                <w:iCs/>
                <w:sz w:val="22"/>
                <w:szCs w:val="22"/>
              </w:rPr>
              <w:t>– optional –</w:t>
            </w:r>
          </w:p>
        </w:tc>
      </w:tr>
      <w:tr w:rsidR="00B25BDA" w:rsidRPr="00B25BDA" w14:paraId="4403E2C3" w14:textId="77777777" w:rsidTr="00453866">
        <w:tc>
          <w:tcPr>
            <w:tcW w:w="9634" w:type="dxa"/>
          </w:tcPr>
          <w:p w14:paraId="73E2711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118EB3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41F2782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</w:p>
    <w:p w14:paraId="1A3B89CF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Im Fall der Zuschlagserteilung auf unser Angebot bilden wir zur Vertragserfüllung eine entsprechende Arbeitsgemeinschaft und verpflichten uns, für alle im Zusammenhang mit dem Vertrag entstehenden Verbindlichkeiten als Gesamtschuldner zu haften.</w:t>
      </w:r>
    </w:p>
    <w:p w14:paraId="79228D08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Wir haben das unter Nr. 1 als federführend aufgeführte Mitglied zur Vertretung der Bewerber-/Bietergemeinschaft im Vergabeverfahren bevollmächtigt. Dies umfasst den Abschluss eines Vertrags. Soweit wir keine andere Vertretung anzeigen, gilt dies auch für die Durchführung des Vertrags.</w:t>
      </w:r>
    </w:p>
    <w:p w14:paraId="3D896D02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</w:p>
    <w:p w14:paraId="5C27BE5E" w14:textId="77777777" w:rsidR="00B25BDA" w:rsidRPr="00B25BDA" w:rsidRDefault="00B25BDA" w:rsidP="00B25BDA">
      <w:pPr>
        <w:keepNext/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t>(Diese Erklärung ist von allen Mitgliedern zu unterzeichnen.)</w:t>
      </w:r>
    </w:p>
    <w:p w14:paraId="7BBEF16A" w14:textId="77777777" w:rsidR="00B25BDA" w:rsidRPr="00B25BDA" w:rsidRDefault="00B25BDA" w:rsidP="00B25BDA">
      <w:pPr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t>(Die Unterschriften folgen auf der nächsten Seite.)</w:t>
      </w:r>
    </w:p>
    <w:p w14:paraId="67406478" w14:textId="77777777" w:rsidR="00B25BDA" w:rsidRPr="00B25BDA" w:rsidRDefault="00B25BDA" w:rsidP="00B25BDA">
      <w:pPr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br w:type="page"/>
      </w:r>
    </w:p>
    <w:p w14:paraId="2C5B3E44" w14:textId="77777777" w:rsidR="00B25BDA" w:rsidRPr="00B25BDA" w:rsidRDefault="00B25BDA" w:rsidP="00B25BDA">
      <w:pPr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B25BDA" w:rsidRPr="00B25BDA" w14:paraId="0476ABE7" w14:textId="77777777" w:rsidTr="00453866">
        <w:tc>
          <w:tcPr>
            <w:tcW w:w="3209" w:type="dxa"/>
          </w:tcPr>
          <w:p w14:paraId="4370750B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b/>
                <w:bCs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1</w:t>
            </w:r>
          </w:p>
        </w:tc>
        <w:tc>
          <w:tcPr>
            <w:tcW w:w="3209" w:type="dxa"/>
          </w:tcPr>
          <w:p w14:paraId="4C4705A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BAFDB2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0BCE0708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57AD7CC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3597EF07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20B99D2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5176E4DF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79F08409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1B064E1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5BEDEBAB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  <w:tr w:rsidR="00B25BDA" w:rsidRPr="00B25BDA" w14:paraId="3B4C2D34" w14:textId="77777777" w:rsidTr="00453866">
        <w:tc>
          <w:tcPr>
            <w:tcW w:w="3209" w:type="dxa"/>
          </w:tcPr>
          <w:p w14:paraId="5937327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2</w:t>
            </w:r>
          </w:p>
        </w:tc>
        <w:tc>
          <w:tcPr>
            <w:tcW w:w="3209" w:type="dxa"/>
          </w:tcPr>
          <w:p w14:paraId="359848A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E2778A5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4A1180FD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746F06DE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626770D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35604A5C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3D501B5D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1C8E546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1B4811B7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36DC525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  <w:tr w:rsidR="00B25BDA" w:rsidRPr="00B25BDA" w14:paraId="501BF116" w14:textId="77777777" w:rsidTr="00453866">
        <w:tc>
          <w:tcPr>
            <w:tcW w:w="3209" w:type="dxa"/>
          </w:tcPr>
          <w:p w14:paraId="4536A25D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3</w:t>
            </w:r>
          </w:p>
        </w:tc>
        <w:tc>
          <w:tcPr>
            <w:tcW w:w="3209" w:type="dxa"/>
          </w:tcPr>
          <w:p w14:paraId="5BFFB2FC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B824848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6E79E288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5AFCA74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29AABAF8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15D383F4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1A32F79D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54F472C4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40E3B0AE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79FDD72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</w:tbl>
    <w:p w14:paraId="305207CB" w14:textId="77777777" w:rsidR="00B25BDA" w:rsidRPr="00B25BDA" w:rsidRDefault="00B25BDA" w:rsidP="00B25BDA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B25BDA">
        <w:rPr>
          <w:rFonts w:cs="Arial"/>
          <w:i/>
          <w:iCs/>
          <w:sz w:val="18"/>
          <w:szCs w:val="18"/>
        </w:rPr>
        <w:t>(Tabelle bei Bedarf erweitern)</w:t>
      </w:r>
    </w:p>
    <w:p w14:paraId="0FE67B63" w14:textId="12A8D71D" w:rsidR="00FA3B3F" w:rsidRPr="00B25BDA" w:rsidRDefault="00FA3B3F" w:rsidP="00B25BDA"/>
    <w:sectPr w:rsidR="00FA3B3F" w:rsidRPr="00B25BDA" w:rsidSect="006D5D40">
      <w:headerReference w:type="default" r:id="rId11"/>
      <w:headerReference w:type="first" r:id="rId12"/>
      <w:footerReference w:type="first" r:id="rId13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E5F9B76" w14:textId="77777777" w:rsidR="004B48D7" w:rsidRDefault="004B48D7" w:rsidP="009C479F">
      <w:pPr>
        <w:spacing w:after="0" w:line="240" w:lineRule="auto"/>
      </w:pPr>
      <w:r>
        <w:separator/>
      </w:r>
    </w:p>
  </w:endnote>
  <w:endnote w:type="continuationSeparator" w:id="0">
    <w:p w14:paraId="1CD2FBC3" w14:textId="77777777" w:rsidR="004B48D7" w:rsidRDefault="004B48D7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Arial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E0B81F" w14:textId="77777777" w:rsidR="004B48D7" w:rsidRDefault="004B48D7" w:rsidP="009C479F">
      <w:pPr>
        <w:spacing w:after="0" w:line="240" w:lineRule="auto"/>
      </w:pPr>
      <w:r>
        <w:separator/>
      </w:r>
    </w:p>
  </w:footnote>
  <w:footnote w:type="continuationSeparator" w:id="0">
    <w:p w14:paraId="065A9473" w14:textId="77777777" w:rsidR="004B48D7" w:rsidRDefault="004B48D7" w:rsidP="009C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33CCAB78" w14:textId="77777777" w:rsidR="00193859" w:rsidRPr="006D4B67" w:rsidRDefault="00193859" w:rsidP="00193859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Pr="00F02DCE">
      <w:rPr>
        <w:color w:val="1A1D55"/>
        <w:sz w:val="18"/>
        <w:szCs w:val="18"/>
      </w:rPr>
      <w:t>Medizintechnik- und Med-IT-Planung</w:t>
    </w:r>
  </w:p>
  <w:p w14:paraId="03757669" w14:textId="77777777" w:rsidR="00193859" w:rsidRDefault="00193859" w:rsidP="00193859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Pr="00410BDB">
      <w:rPr>
        <w:color w:val="1A1D55"/>
        <w:sz w:val="18"/>
        <w:szCs w:val="18"/>
      </w:rPr>
      <w:t>GLKN-HBK-KH-2200-7</w:t>
    </w:r>
    <w:r>
      <w:rPr>
        <w:color w:val="1A1D55"/>
        <w:sz w:val="18"/>
        <w:szCs w:val="18"/>
      </w:rPr>
      <w:t>370</w:t>
    </w:r>
    <w:r w:rsidRPr="00410BDB">
      <w:rPr>
        <w:color w:val="1A1D55"/>
        <w:sz w:val="18"/>
        <w:szCs w:val="18"/>
      </w:rPr>
      <w:t>-2026</w:t>
    </w:r>
  </w:p>
  <w:p w14:paraId="02D0CEB6" w14:textId="17A3D6D5" w:rsidR="006D5D40" w:rsidRPr="006D4B67" w:rsidRDefault="00B87263" w:rsidP="00193859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Formblatt 0</w:t>
    </w:r>
    <w:r>
      <w:rPr>
        <w:color w:val="1A1D55"/>
        <w:sz w:val="18"/>
        <w:szCs w:val="18"/>
      </w:rPr>
      <w:t>2</w:t>
    </w:r>
    <w:r w:rsidRPr="006D4B67">
      <w:rPr>
        <w:color w:val="1A1D55"/>
        <w:sz w:val="18"/>
        <w:szCs w:val="18"/>
      </w:rPr>
      <w:t xml:space="preserve"> </w:t>
    </w:r>
    <w:r>
      <w:rPr>
        <w:color w:val="1A1D55"/>
        <w:sz w:val="18"/>
        <w:szCs w:val="18"/>
      </w:rPr>
      <w:t>- Bewerbergemeinschaftserklärung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139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1048DB"/>
    <w:rsid w:val="00193859"/>
    <w:rsid w:val="001B3D37"/>
    <w:rsid w:val="001C6FD7"/>
    <w:rsid w:val="002254E2"/>
    <w:rsid w:val="00236E4E"/>
    <w:rsid w:val="00271AB0"/>
    <w:rsid w:val="00285D8E"/>
    <w:rsid w:val="002C1148"/>
    <w:rsid w:val="002D76CA"/>
    <w:rsid w:val="003076B4"/>
    <w:rsid w:val="003407D5"/>
    <w:rsid w:val="00395798"/>
    <w:rsid w:val="003C2C56"/>
    <w:rsid w:val="004008EE"/>
    <w:rsid w:val="004352F8"/>
    <w:rsid w:val="004571F4"/>
    <w:rsid w:val="004A7E1E"/>
    <w:rsid w:val="004B48D7"/>
    <w:rsid w:val="004F5627"/>
    <w:rsid w:val="00505D7F"/>
    <w:rsid w:val="0056513E"/>
    <w:rsid w:val="005919F5"/>
    <w:rsid w:val="005D7777"/>
    <w:rsid w:val="005E3F0A"/>
    <w:rsid w:val="00671669"/>
    <w:rsid w:val="006721FC"/>
    <w:rsid w:val="00673E65"/>
    <w:rsid w:val="0069432D"/>
    <w:rsid w:val="006D5D40"/>
    <w:rsid w:val="00761DBF"/>
    <w:rsid w:val="007746F3"/>
    <w:rsid w:val="007748C5"/>
    <w:rsid w:val="00781DD3"/>
    <w:rsid w:val="007B5D75"/>
    <w:rsid w:val="007D5F42"/>
    <w:rsid w:val="007D78BF"/>
    <w:rsid w:val="008313C7"/>
    <w:rsid w:val="00834A54"/>
    <w:rsid w:val="00854458"/>
    <w:rsid w:val="008657CD"/>
    <w:rsid w:val="008722B1"/>
    <w:rsid w:val="008979B9"/>
    <w:rsid w:val="008A56D0"/>
    <w:rsid w:val="008B0B9D"/>
    <w:rsid w:val="008B326D"/>
    <w:rsid w:val="008E1E2B"/>
    <w:rsid w:val="008E41D8"/>
    <w:rsid w:val="008F481F"/>
    <w:rsid w:val="00955AF8"/>
    <w:rsid w:val="00960558"/>
    <w:rsid w:val="00981B3D"/>
    <w:rsid w:val="009A20D6"/>
    <w:rsid w:val="009C479F"/>
    <w:rsid w:val="009D36F4"/>
    <w:rsid w:val="009E4B81"/>
    <w:rsid w:val="009F500A"/>
    <w:rsid w:val="00A12D16"/>
    <w:rsid w:val="00A86002"/>
    <w:rsid w:val="00AA76D8"/>
    <w:rsid w:val="00AF073C"/>
    <w:rsid w:val="00AF35A4"/>
    <w:rsid w:val="00AF597C"/>
    <w:rsid w:val="00AF5E04"/>
    <w:rsid w:val="00B1513E"/>
    <w:rsid w:val="00B25BDA"/>
    <w:rsid w:val="00B27F8E"/>
    <w:rsid w:val="00B315AB"/>
    <w:rsid w:val="00B44B3F"/>
    <w:rsid w:val="00B7020A"/>
    <w:rsid w:val="00B87263"/>
    <w:rsid w:val="00BA7172"/>
    <w:rsid w:val="00BB1808"/>
    <w:rsid w:val="00BC0CE2"/>
    <w:rsid w:val="00BE379A"/>
    <w:rsid w:val="00BF6862"/>
    <w:rsid w:val="00C07CFB"/>
    <w:rsid w:val="00C10BBE"/>
    <w:rsid w:val="00C30A9D"/>
    <w:rsid w:val="00C35F52"/>
    <w:rsid w:val="00C44615"/>
    <w:rsid w:val="00C60372"/>
    <w:rsid w:val="00C73236"/>
    <w:rsid w:val="00C856F6"/>
    <w:rsid w:val="00CC353C"/>
    <w:rsid w:val="00CD2552"/>
    <w:rsid w:val="00CE0BB0"/>
    <w:rsid w:val="00CE5DE7"/>
    <w:rsid w:val="00D12E78"/>
    <w:rsid w:val="00D15399"/>
    <w:rsid w:val="00DA4994"/>
    <w:rsid w:val="00E13E3E"/>
    <w:rsid w:val="00E21748"/>
    <w:rsid w:val="00E8710F"/>
    <w:rsid w:val="00E942A5"/>
    <w:rsid w:val="00EB39CF"/>
    <w:rsid w:val="00F13F07"/>
    <w:rsid w:val="00F27010"/>
    <w:rsid w:val="00F47BFD"/>
    <w:rsid w:val="00F82F82"/>
    <w:rsid w:val="00FA1C85"/>
    <w:rsid w:val="00FA2008"/>
    <w:rsid w:val="00FA2191"/>
    <w:rsid w:val="00FA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uiPriority w:val="59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iPriority w:val="99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A1DB7F-B6CC-43DE-96DD-FCB04C188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9D8F77-A446-4114-8484-0877E9055360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customXml/itemProps3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B174CA-31FA-4D62-B754-7AA4138C7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2</Pages>
  <Words>159</Words>
  <Characters>1136</Characters>
  <Application>Microsoft Office Word</Application>
  <DocSecurity>0</DocSecurity>
  <Lines>66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1268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5</cp:revision>
  <cp:lastPrinted>2025-09-27T11:06:00Z</cp:lastPrinted>
  <dcterms:created xsi:type="dcterms:W3CDTF">2026-04-27T16:41:00Z</dcterms:created>
  <dcterms:modified xsi:type="dcterms:W3CDTF">2026-08-27T08:49:00Z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0x010100910F1D5261FF6B49BFBA2E9251B755F6</vt:lpwstr>
  </property>
  <property fmtid="{D5CDD505-2E9C-101B-9397-08002B2CF9AE}" pid="3" name="MediaServiceImageTags">
    <vt:lpwstr/>
  </property>
</Properties>
</file>